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13BD2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HOLME</w:t>
      </w:r>
      <w:r>
        <w:rPr>
          <w:rFonts w:ascii="Times New Roman" w:hAnsi="Times New Roman" w:cs="Times New Roman"/>
          <w:sz w:val="24"/>
          <w:szCs w:val="24"/>
        </w:rPr>
        <w:t xml:space="preserve">       (fl.1404)</w:t>
      </w:r>
    </w:p>
    <w:p w14:paraId="1B80D2AA" w14:textId="77777777" w:rsidR="00C7561F" w:rsidRPr="00D2496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Vintner.</w:t>
      </w:r>
    </w:p>
    <w:p w14:paraId="381E8266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57D5734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48718B1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DCB1DFC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cities, boroughs and towns and from all secular lords and lay persons having</w:t>
      </w:r>
    </w:p>
    <w:p w14:paraId="344A24AA" w14:textId="716FA2FE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York, except ecclesiastical persons, the two fifteenths and two tenths granted to the King at the last Parliament.   (C.F.R. 1399-1405 p.286)</w:t>
      </w:r>
    </w:p>
    <w:p w14:paraId="665E0954" w14:textId="77777777" w:rsidR="002C6795" w:rsidRDefault="002C6795" w:rsidP="002C6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collect the tenth in</w:t>
      </w:r>
    </w:p>
    <w:p w14:paraId="4098D2CD" w14:textId="77777777" w:rsidR="002C6795" w:rsidRDefault="002C6795" w:rsidP="002C67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York.   (C.F.R. 1405-13 p.65)</w:t>
      </w:r>
    </w:p>
    <w:p w14:paraId="62CCD040" w14:textId="77777777" w:rsidR="002C6795" w:rsidRDefault="002C6795" w:rsidP="002C67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D589D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CED441E" w14:textId="77777777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55B1EDF" w14:textId="34FFFE11" w:rsidR="00C7561F" w:rsidRDefault="00C7561F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2021</w:t>
      </w:r>
    </w:p>
    <w:p w14:paraId="5BC29B01" w14:textId="309619E9" w:rsidR="002C6795" w:rsidRDefault="002C6795" w:rsidP="00C7561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August 2022</w:t>
      </w:r>
    </w:p>
    <w:p w14:paraId="72520B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38FA7" w14:textId="77777777" w:rsidR="00C7561F" w:rsidRDefault="00C7561F" w:rsidP="009139A6">
      <w:r>
        <w:separator/>
      </w:r>
    </w:p>
  </w:endnote>
  <w:endnote w:type="continuationSeparator" w:id="0">
    <w:p w14:paraId="0138A529" w14:textId="77777777" w:rsidR="00C7561F" w:rsidRDefault="00C756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E5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19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F5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7013" w14:textId="77777777" w:rsidR="00C7561F" w:rsidRDefault="00C7561F" w:rsidP="009139A6">
      <w:r>
        <w:separator/>
      </w:r>
    </w:p>
  </w:footnote>
  <w:footnote w:type="continuationSeparator" w:id="0">
    <w:p w14:paraId="7E7BEAE6" w14:textId="77777777" w:rsidR="00C7561F" w:rsidRDefault="00C756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A4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B3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11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1F"/>
    <w:rsid w:val="000666E0"/>
    <w:rsid w:val="002510B7"/>
    <w:rsid w:val="002C6795"/>
    <w:rsid w:val="005C130B"/>
    <w:rsid w:val="00826F5C"/>
    <w:rsid w:val="009139A6"/>
    <w:rsid w:val="009448BB"/>
    <w:rsid w:val="00A3176C"/>
    <w:rsid w:val="00AE65F8"/>
    <w:rsid w:val="00BA00AB"/>
    <w:rsid w:val="00C7561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D602E"/>
  <w15:chartTrackingRefBased/>
  <w15:docId w15:val="{2CE9A5AA-2C25-485B-82D0-F72FDDFC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2021-08-10T07:12:00Z</dcterms:created>
  <dcterms:modified xsi:type="dcterms:W3CDTF">2022-08-11T18:20:00Z</dcterms:modified>
</cp:coreProperties>
</file>